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2BD" w:rsidRDefault="00EB02BD" w:rsidP="00EB0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BAYLY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B02BD" w:rsidRDefault="00EB02BD" w:rsidP="00EB02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02BD" w:rsidRDefault="00EB02BD" w:rsidP="00EB02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02BD" w:rsidRDefault="00EB02BD" w:rsidP="00EB0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Gloucester into lands</w:t>
      </w:r>
    </w:p>
    <w:p w:rsidR="00EB02BD" w:rsidRDefault="00EB02BD" w:rsidP="00EB0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Gilbert Talbot(q.v.) in Gloucestershire and the adjacent </w:t>
      </w:r>
    </w:p>
    <w:p w:rsidR="00EB02BD" w:rsidRDefault="00EB02BD" w:rsidP="00EB0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EB02BD" w:rsidRDefault="00EB02BD" w:rsidP="00EB0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21-322)</w:t>
      </w:r>
    </w:p>
    <w:p w:rsidR="00EB02BD" w:rsidRDefault="00EB02BD" w:rsidP="00EB02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02BD" w:rsidRDefault="00EB02BD" w:rsidP="00EB02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B02BD" w:rsidRDefault="00EB02BD" w:rsidP="00EB0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  <w:bookmarkStart w:id="0" w:name="_GoBack"/>
      <w:bookmarkEnd w:id="0"/>
    </w:p>
    <w:sectPr w:rsidR="006B2F86" w:rsidRPr="00EB02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2BD" w:rsidRDefault="00EB02BD" w:rsidP="00E71FC3">
      <w:pPr>
        <w:spacing w:after="0" w:line="240" w:lineRule="auto"/>
      </w:pPr>
      <w:r>
        <w:separator/>
      </w:r>
    </w:p>
  </w:endnote>
  <w:endnote w:type="continuationSeparator" w:id="0">
    <w:p w:rsidR="00EB02BD" w:rsidRDefault="00EB02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2BD" w:rsidRDefault="00EB02BD" w:rsidP="00E71FC3">
      <w:pPr>
        <w:spacing w:after="0" w:line="240" w:lineRule="auto"/>
      </w:pPr>
      <w:r>
        <w:separator/>
      </w:r>
    </w:p>
  </w:footnote>
  <w:footnote w:type="continuationSeparator" w:id="0">
    <w:p w:rsidR="00EB02BD" w:rsidRDefault="00EB02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BD"/>
    <w:rsid w:val="00AB52E8"/>
    <w:rsid w:val="00B16D3F"/>
    <w:rsid w:val="00E71FC3"/>
    <w:rsid w:val="00EB02B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51694"/>
  <w15:chartTrackingRefBased/>
  <w15:docId w15:val="{44A9C265-38DA-40EB-8F2E-D73E28A91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2016-03-27T19:36:00Z</dcterms:created>
  <dcterms:modified xsi:type="dcterms:W3CDTF">2016-03-27T19:37:00Z</dcterms:modified>
</cp:coreProperties>
</file>